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4D" w:rsidRDefault="00B9714D" w:rsidP="00B9714D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5109C6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>
        <w:rPr>
          <w:rFonts w:asciiTheme="majorHAnsi" w:hAnsiTheme="majorHAnsi"/>
          <w:b/>
          <w:sz w:val="32"/>
          <w:szCs w:val="32"/>
        </w:rPr>
        <w:t>ЖЕНИ</w:t>
      </w:r>
      <w:r>
        <w:rPr>
          <w:rFonts w:asciiTheme="majorHAnsi" w:hAnsiTheme="majorHAnsi"/>
          <w:b/>
          <w:sz w:val="32"/>
          <w:szCs w:val="32"/>
        </w:rPr>
        <w:t xml:space="preserve"> КУПА „БЪЛГАРИЯ“ 2022</w:t>
      </w:r>
      <w:r w:rsidRPr="005109C6">
        <w:rPr>
          <w:rFonts w:asciiTheme="majorHAnsi" w:hAnsiTheme="majorHAnsi"/>
          <w:b/>
          <w:sz w:val="32"/>
          <w:szCs w:val="32"/>
        </w:rPr>
        <w:t xml:space="preserve"> г.</w:t>
      </w:r>
    </w:p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560"/>
        <w:gridCol w:w="6115"/>
        <w:gridCol w:w="2430"/>
      </w:tblGrid>
      <w:tr w:rsidR="00B9714D" w:rsidRPr="00ED7103" w:rsidTr="00B9714D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eastAsia="en-US"/>
              </w:rPr>
              <w:t>ТОЧКИ</w:t>
            </w:r>
            <w:bookmarkStart w:id="0" w:name="_GoBack"/>
            <w:bookmarkEnd w:id="0"/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 xml:space="preserve">БОТЕВ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B9714D" w:rsidRPr="00ED7103" w:rsidTr="00B9714D">
        <w:trPr>
          <w:trHeight w:val="3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ДИМОВ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БОКСИНГ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НСА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B9714D" w:rsidRPr="00ED7103" w:rsidTr="00B9714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14D" w:rsidRPr="00ED7103" w:rsidRDefault="00B9714D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14D" w:rsidRPr="00ED7103" w:rsidRDefault="00B9714D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</w:tbl>
    <w:p w:rsidR="00ED7103" w:rsidRDefault="00ED7103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130" w:rsidRDefault="00EF1130" w:rsidP="00144764">
      <w:r>
        <w:separator/>
      </w:r>
    </w:p>
  </w:endnote>
  <w:endnote w:type="continuationSeparator" w:id="0">
    <w:p w:rsidR="00EF1130" w:rsidRDefault="00EF1130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130" w:rsidRDefault="00EF1130" w:rsidP="00144764">
      <w:r>
        <w:separator/>
      </w:r>
    </w:p>
  </w:footnote>
  <w:footnote w:type="continuationSeparator" w:id="0">
    <w:p w:rsidR="00EF1130" w:rsidRDefault="00EF1130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570DB0"/>
    <w:rsid w:val="00576D0A"/>
    <w:rsid w:val="00606305"/>
    <w:rsid w:val="006D1ED9"/>
    <w:rsid w:val="0073702F"/>
    <w:rsid w:val="0076018A"/>
    <w:rsid w:val="00853C82"/>
    <w:rsid w:val="0087395B"/>
    <w:rsid w:val="00917784"/>
    <w:rsid w:val="00A25AD5"/>
    <w:rsid w:val="00B5771A"/>
    <w:rsid w:val="00B9714D"/>
    <w:rsid w:val="00C73178"/>
    <w:rsid w:val="00CB5611"/>
    <w:rsid w:val="00CE162C"/>
    <w:rsid w:val="00D122E6"/>
    <w:rsid w:val="00D876C6"/>
    <w:rsid w:val="00E957A4"/>
    <w:rsid w:val="00ED7103"/>
    <w:rsid w:val="00E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dcterms:created xsi:type="dcterms:W3CDTF">2022-11-09T11:39:00Z</dcterms:created>
  <dcterms:modified xsi:type="dcterms:W3CDTF">2022-11-09T11:39:00Z</dcterms:modified>
</cp:coreProperties>
</file>